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7541632C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600EA8">
        <w:rPr>
          <w:b/>
          <w:noProof/>
          <w:sz w:val="28"/>
        </w:rPr>
        <w:t>0150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D6200" w:rsidR="001E41F3" w:rsidRPr="00410371" w:rsidRDefault="00600EA8" w:rsidP="00600EA8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600EA8">
              <w:rPr>
                <w:rFonts w:eastAsia="宋体" w:hint="eastAsia"/>
                <w:b/>
                <w:noProof/>
                <w:sz w:val="28"/>
              </w:rPr>
              <w:t>1</w:t>
            </w:r>
            <w:r w:rsidRPr="00600EA8">
              <w:rPr>
                <w:rFonts w:eastAsia="宋体"/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3F81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0ADD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98079" w:rsidR="001E41F3" w:rsidRDefault="00DF52B0" w:rsidP="00DC43D1">
            <w:pPr>
              <w:pStyle w:val="CRCoverPage"/>
              <w:spacing w:after="0"/>
              <w:rPr>
                <w:noProof/>
              </w:rPr>
            </w:pPr>
            <w:r>
              <w:t xml:space="preserve">CATT, </w:t>
            </w:r>
            <w:r w:rsidR="00977AE4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2E242" w:rsidR="001E41F3" w:rsidRDefault="003B4A1F" w:rsidP="00DF4F2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NR_QoE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B704F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7BF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E393E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was introduced in Rel-17 to </w:t>
            </w:r>
            <w:r w:rsidR="0068095C" w:rsidRPr="0095250E">
              <w:t>include application layer measurement report information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68D6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SRB4 </w:t>
            </w:r>
            <w:proofErr w:type="spellStart"/>
            <w:r>
              <w:t>can not</w:t>
            </w:r>
            <w:proofErr w:type="spellEnd"/>
            <w:r>
              <w:t xml:space="preserve">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65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265F6F43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ins w:id="20" w:author="China Telecom" w:date="2024-02-07T18:09:00Z">
              <w:r w:rsidR="006B3711">
                <w:t>, 4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1" w:name="_Toc20955914"/>
      <w:bookmarkStart w:id="22" w:name="_Toc29404253"/>
      <w:bookmarkStart w:id="23" w:name="_Toc36556649"/>
      <w:bookmarkStart w:id="24" w:name="_Toc45832793"/>
      <w:bookmarkStart w:id="25" w:name="_Toc51763426"/>
      <w:bookmarkStart w:id="26" w:name="_Toc64448367"/>
      <w:bookmarkStart w:id="27" w:name="_Toc74153413"/>
      <w:bookmarkStart w:id="28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3"/>
      </w:pPr>
      <w:bookmarkStart w:id="29" w:name="_Toc20956003"/>
      <w:bookmarkStart w:id="30" w:name="_Toc29893129"/>
      <w:bookmarkStart w:id="31" w:name="_Toc36557066"/>
      <w:bookmarkStart w:id="32" w:name="_Toc45832586"/>
      <w:bookmarkStart w:id="33" w:name="_Toc51763908"/>
      <w:bookmarkStart w:id="34" w:name="_Toc64449080"/>
      <w:bookmarkStart w:id="35" w:name="_Toc66289739"/>
      <w:bookmarkStart w:id="36" w:name="_Toc74154852"/>
      <w:bookmarkStart w:id="37" w:name="_Toc81383596"/>
      <w:bookmarkStart w:id="38" w:name="_Toc88658230"/>
      <w:bookmarkStart w:id="39" w:name="_Toc97911142"/>
      <w:bookmarkStart w:id="40" w:name="_Toc99038966"/>
      <w:bookmarkStart w:id="41" w:name="_Toc99731229"/>
      <w:bookmarkStart w:id="42" w:name="_Toc105511364"/>
      <w:bookmarkStart w:id="43" w:name="_Toc105927896"/>
      <w:bookmarkStart w:id="44" w:name="_Toc106110436"/>
      <w:bookmarkStart w:id="45" w:name="_Toc113835878"/>
      <w:bookmarkStart w:id="46" w:name="_Toc120124734"/>
      <w:bookmarkStart w:id="47" w:name="_Toc155981126"/>
      <w:r w:rsidRPr="00EA5FA7">
        <w:t>9.4.5</w:t>
      </w:r>
      <w:r w:rsidRPr="00EA5FA7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219FDCF6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宋体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8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49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0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SRBs-FailedToBeSetup-Item</w:t>
      </w:r>
      <w:r w:rsidRPr="006B2844">
        <w:rPr>
          <w:rFonts w:eastAsia="宋体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  <w:t>ProtocolExtensionContainer { { SRBs-FailedToBeSetup-ItemExtIEs } }</w:t>
      </w:r>
      <w:r w:rsidRPr="006B2844">
        <w:rPr>
          <w:rFonts w:eastAsia="宋体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13655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C9BC" w14:textId="77777777" w:rsidR="0013655B" w:rsidRDefault="0013655B">
      <w:r>
        <w:separator/>
      </w:r>
    </w:p>
  </w:endnote>
  <w:endnote w:type="continuationSeparator" w:id="0">
    <w:p w14:paraId="20E052F0" w14:textId="77777777" w:rsidR="0013655B" w:rsidRDefault="0013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D9F1E" w14:textId="77777777" w:rsidR="0013655B" w:rsidRDefault="0013655B">
      <w:r>
        <w:separator/>
      </w:r>
    </w:p>
  </w:footnote>
  <w:footnote w:type="continuationSeparator" w:id="0">
    <w:p w14:paraId="0DCC4944" w14:textId="77777777" w:rsidR="0013655B" w:rsidRDefault="0013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3655B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7C"/>
    <w:rsid w:val="002856DB"/>
    <w:rsid w:val="002860C4"/>
    <w:rsid w:val="002B5741"/>
    <w:rsid w:val="002D22B9"/>
    <w:rsid w:val="002D7C46"/>
    <w:rsid w:val="002E0A65"/>
    <w:rsid w:val="002E472E"/>
    <w:rsid w:val="00305409"/>
    <w:rsid w:val="00340E44"/>
    <w:rsid w:val="00343D34"/>
    <w:rsid w:val="003609EF"/>
    <w:rsid w:val="0036231A"/>
    <w:rsid w:val="00371A7B"/>
    <w:rsid w:val="00374DD4"/>
    <w:rsid w:val="00375D9F"/>
    <w:rsid w:val="00383185"/>
    <w:rsid w:val="003B4A1F"/>
    <w:rsid w:val="003C5288"/>
    <w:rsid w:val="003E1A36"/>
    <w:rsid w:val="00410371"/>
    <w:rsid w:val="004242F1"/>
    <w:rsid w:val="004842CD"/>
    <w:rsid w:val="004B5E99"/>
    <w:rsid w:val="004B75B7"/>
    <w:rsid w:val="004D6A33"/>
    <w:rsid w:val="005141D9"/>
    <w:rsid w:val="0051580D"/>
    <w:rsid w:val="00522FCA"/>
    <w:rsid w:val="005276AD"/>
    <w:rsid w:val="00547111"/>
    <w:rsid w:val="0054783D"/>
    <w:rsid w:val="005903AC"/>
    <w:rsid w:val="00592D74"/>
    <w:rsid w:val="005A3568"/>
    <w:rsid w:val="005E2C44"/>
    <w:rsid w:val="005F5889"/>
    <w:rsid w:val="00600EA8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26544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40C3"/>
    <w:rsid w:val="00A7671C"/>
    <w:rsid w:val="00A85541"/>
    <w:rsid w:val="00AA2CBC"/>
    <w:rsid w:val="00AC3633"/>
    <w:rsid w:val="00AC5820"/>
    <w:rsid w:val="00AD1CD8"/>
    <w:rsid w:val="00B258BB"/>
    <w:rsid w:val="00B4755D"/>
    <w:rsid w:val="00B67B97"/>
    <w:rsid w:val="00B75DD1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B07"/>
    <w:rsid w:val="00DC43D1"/>
    <w:rsid w:val="00DE34CF"/>
    <w:rsid w:val="00DF4F22"/>
    <w:rsid w:val="00DF52B0"/>
    <w:rsid w:val="00E13F3D"/>
    <w:rsid w:val="00E17D76"/>
    <w:rsid w:val="00E216A7"/>
    <w:rsid w:val="00E24E50"/>
    <w:rsid w:val="00E34898"/>
    <w:rsid w:val="00E45F18"/>
    <w:rsid w:val="00E47BF9"/>
    <w:rsid w:val="00E64DC4"/>
    <w:rsid w:val="00EB09B7"/>
    <w:rsid w:val="00EE7D7C"/>
    <w:rsid w:val="00F248D3"/>
    <w:rsid w:val="00F25D98"/>
    <w:rsid w:val="00F300FB"/>
    <w:rsid w:val="00F66A2E"/>
    <w:rsid w:val="00F74CD2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37</cp:revision>
  <cp:lastPrinted>1899-12-31T23:00:00Z</cp:lastPrinted>
  <dcterms:created xsi:type="dcterms:W3CDTF">2024-02-06T14:33:00Z</dcterms:created>
  <dcterms:modified xsi:type="dcterms:W3CDTF">2024-02-16T12:37:00Z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